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B9AE99" w14:textId="77777777" w:rsidR="008B0A6F" w:rsidRDefault="008B0A6F" w:rsidP="008B0A6F">
      <w:pPr>
        <w:pStyle w:val="NormalBold"/>
        <w:rPr>
          <w:sz w:val="28"/>
          <w:szCs w:val="28"/>
        </w:rPr>
      </w:pPr>
    </w:p>
    <w:p w14:paraId="4C5A6B07" w14:textId="77777777" w:rsidR="008B0A6F" w:rsidRDefault="008B0A6F" w:rsidP="008B0A6F">
      <w:pPr>
        <w:pStyle w:val="NormalBold"/>
        <w:jc w:val="center"/>
        <w:rPr>
          <w:sz w:val="28"/>
          <w:szCs w:val="28"/>
        </w:rPr>
      </w:pPr>
      <w:r>
        <w:pict w14:anchorId="0BB225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5" type="#_x0000_t75" alt="A close up of a logo&#10;&#10;Description automatically generated" style="position:absolute;left:0;text-align:left;margin-left:58.8pt;margin-top:44.4pt;width:115.95pt;height:47.05pt;z-index:-251656704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>
        <w:rPr>
          <w:sz w:val="28"/>
          <w:szCs w:val="28"/>
        </w:rPr>
        <w:t>OCR Level 1 in IT User Skills ITQ</w:t>
      </w:r>
    </w:p>
    <w:p w14:paraId="2D2D34F0" w14:textId="2C884DCB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3A54AA03" w14:textId="77777777" w:rsidR="00DF6D38" w:rsidRPr="00EA5EAC" w:rsidRDefault="00DF6D38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58: Presentation Software Level 1 (Credit Value 3)</w:t>
      </w:r>
    </w:p>
    <w:p w14:paraId="5D0B1239" w14:textId="77777777" w:rsidR="00CF0CC0" w:rsidRDefault="00CF0CC0" w:rsidP="00CF0CC0">
      <w:pPr>
        <w:rPr>
          <w:bCs/>
          <w:sz w:val="16"/>
        </w:rPr>
      </w:pPr>
    </w:p>
    <w:p w14:paraId="0CC70C72" w14:textId="77777777" w:rsidR="00EA5EAC" w:rsidRDefault="00EA5EAC" w:rsidP="00CF0CC0">
      <w:pPr>
        <w:rPr>
          <w:bCs/>
          <w:sz w:val="16"/>
        </w:rPr>
      </w:pPr>
    </w:p>
    <w:p w14:paraId="4B352EEE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AD476C" w14:paraId="794D7735" w14:textId="77777777" w:rsidTr="00AD476C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3F2B" w14:textId="77777777" w:rsidR="00EF4ABA" w:rsidRPr="00324885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24885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1C2453D" w14:textId="0E9D620E" w:rsidR="00EF4ABA" w:rsidRPr="00324885" w:rsidRDefault="0022096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70F3A" w14:textId="77777777" w:rsidR="00EF4ABA" w:rsidRPr="00AD476C" w:rsidRDefault="00EF4ABA" w:rsidP="00AD476C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FE449" w14:textId="77777777" w:rsidR="00EF4ABA" w:rsidRPr="00324885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24885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125918B" w14:textId="078B84D7" w:rsidR="00EF4ABA" w:rsidRPr="00AD476C" w:rsidRDefault="0022096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4"/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  <w:bookmarkEnd w:id="0"/>
          </w:p>
        </w:tc>
      </w:tr>
    </w:tbl>
    <w:p w14:paraId="2BE313CE" w14:textId="77777777" w:rsidR="00CF0CC0" w:rsidRDefault="00CF0CC0" w:rsidP="00CF0CC0">
      <w:pPr>
        <w:pStyle w:val="normal0"/>
      </w:pPr>
    </w:p>
    <w:p w14:paraId="417BA0E0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3ED77F73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6C4142F4" w14:textId="77777777" w:rsidR="00CF0846" w:rsidRDefault="00CF0846" w:rsidP="00CF0846">
      <w:pPr>
        <w:pStyle w:val="normal0"/>
      </w:pPr>
    </w:p>
    <w:p w14:paraId="1EB2853A" w14:textId="77777777" w:rsidR="00CF0846" w:rsidRDefault="00CF0846" w:rsidP="005F125D">
      <w:pPr>
        <w:pStyle w:val="normal0"/>
      </w:pPr>
      <w:r>
        <w:t xml:space="preserve">Centre assessors </w:t>
      </w:r>
      <w:r w:rsidRPr="005F125D">
        <w:rPr>
          <w:b/>
        </w:rPr>
        <w:t>must</w:t>
      </w:r>
      <w:r>
        <w:t xml:space="preserve"> assess the candidate’s work prior to submission.</w:t>
      </w:r>
    </w:p>
    <w:p w14:paraId="41ADBBD7" w14:textId="77777777" w:rsidR="00CF0846" w:rsidRDefault="00CF0846" w:rsidP="005F125D">
      <w:pPr>
        <w:pStyle w:val="normal0"/>
      </w:pPr>
    </w:p>
    <w:p w14:paraId="410C02AB" w14:textId="77777777" w:rsidR="00CF0846" w:rsidRDefault="00CF0846" w:rsidP="005F125D">
      <w:pPr>
        <w:pStyle w:val="normal0"/>
      </w:pPr>
      <w:r>
        <w:t>Only units that have been achieved should be submitted for moderation.</w:t>
      </w:r>
    </w:p>
    <w:p w14:paraId="04CF329E" w14:textId="77777777" w:rsidR="00CF0846" w:rsidRDefault="00CF0846" w:rsidP="00CF0846">
      <w:pPr>
        <w:rPr>
          <w:sz w:val="22"/>
        </w:rPr>
      </w:pPr>
    </w:p>
    <w:p w14:paraId="1BD5785F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677784FD" w14:textId="77777777" w:rsidR="00CF0846" w:rsidRPr="00D70932" w:rsidRDefault="00CF0846" w:rsidP="00CF0846"/>
    <w:p w14:paraId="6F35CBC1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AF476A">
        <w:rPr>
          <w:b/>
          <w:bCs/>
          <w:i/>
          <w:sz w:val="22"/>
          <w:szCs w:val="22"/>
        </w:rPr>
        <w:t>in bold</w:t>
      </w:r>
      <w:r w:rsidR="00AF476A" w:rsidRPr="00AF476A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7DD68FE3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2B5B0382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5DA2586F" w14:textId="77777777" w:rsidR="005F125D" w:rsidRDefault="005F125D" w:rsidP="005F125D">
      <w:pPr>
        <w:pStyle w:val="OCRBullet"/>
        <w:numPr>
          <w:ilvl w:val="1"/>
          <w:numId w:val="0"/>
        </w:numPr>
        <w:tabs>
          <w:tab w:val="left" w:pos="4950"/>
        </w:tabs>
      </w:pPr>
    </w:p>
    <w:p w14:paraId="38277BBB" w14:textId="77777777" w:rsidR="00CF0CC0" w:rsidRPr="001C4E7B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 w:rsidRPr="005F125D"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0"/>
        <w:gridCol w:w="6948"/>
        <w:gridCol w:w="5137"/>
      </w:tblGrid>
      <w:tr w:rsidR="00461787" w14:paraId="7FFC0340" w14:textId="77777777" w:rsidTr="005F125D">
        <w:trPr>
          <w:trHeight w:val="416"/>
        </w:trPr>
        <w:tc>
          <w:tcPr>
            <w:tcW w:w="36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C293DE" w14:textId="77777777" w:rsidR="00461787" w:rsidRPr="005F125D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5F125D">
              <w:rPr>
                <w:rFonts w:cs="Arial"/>
                <w:lang w:val="en-GB"/>
              </w:rPr>
              <w:t>Criteria</w:t>
            </w:r>
          </w:p>
        </w:tc>
        <w:tc>
          <w:tcPr>
            <w:tcW w:w="69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AF8AD0" w14:textId="77777777" w:rsidR="00461787" w:rsidRPr="005F125D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5F125D">
              <w:rPr>
                <w:b/>
                <w:sz w:val="22"/>
                <w:szCs w:val="22"/>
              </w:rPr>
              <w:t>Evidence</w:t>
            </w:r>
            <w:r w:rsidRPr="005F125D">
              <w:rPr>
                <w:b/>
                <w:i/>
                <w:sz w:val="22"/>
                <w:szCs w:val="22"/>
              </w:rPr>
              <w:t xml:space="preserve"> </w:t>
            </w:r>
            <w:r w:rsidRPr="005F125D">
              <w:rPr>
                <w:b/>
                <w:sz w:val="22"/>
                <w:szCs w:val="22"/>
              </w:rPr>
              <w:t>Requirements</w:t>
            </w:r>
            <w:r w:rsidRPr="005F125D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56CF4E6" w14:textId="77777777" w:rsidR="00461787" w:rsidRPr="005F125D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5F125D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6178CC24" w14:textId="77777777" w:rsidTr="00AF476A">
        <w:trPr>
          <w:trHeight w:val="1628"/>
        </w:trPr>
        <w:tc>
          <w:tcPr>
            <w:tcW w:w="3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D71" w14:textId="77777777" w:rsidR="00DF6D38" w:rsidRPr="00DE08FE" w:rsidRDefault="00DF6D38" w:rsidP="00DE08FE">
            <w:pPr>
              <w:pStyle w:val="Criteria10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 w:rsidRPr="00DE08FE">
              <w:rPr>
                <w:rFonts w:cs="Arial"/>
                <w:lang w:val="en-GB"/>
              </w:rPr>
              <w:t>A1</w:t>
            </w:r>
            <w:r w:rsidR="00DE08FE" w:rsidRPr="00DE08FE">
              <w:rPr>
                <w:rFonts w:cs="Arial"/>
                <w:lang w:val="en-GB"/>
              </w:rPr>
              <w:tab/>
            </w:r>
            <w:r w:rsidRPr="00DE08FE">
              <w:rPr>
                <w:rFonts w:cs="Arial"/>
                <w:lang w:val="en-GB"/>
              </w:rPr>
              <w:t>Input and combine text and other information within presentation slides.</w:t>
            </w:r>
          </w:p>
          <w:p w14:paraId="17115006" w14:textId="77777777" w:rsidR="00DF6D38" w:rsidRPr="00DE08FE" w:rsidRDefault="00DF6D38" w:rsidP="00DE08FE">
            <w:pPr>
              <w:pStyle w:val="Criteria20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 w:val="21"/>
                <w:szCs w:val="21"/>
                <w:lang w:val="en-GB"/>
              </w:rPr>
            </w:pPr>
            <w:r w:rsidRPr="00DE08FE">
              <w:rPr>
                <w:rFonts w:cs="Arial"/>
                <w:sz w:val="21"/>
                <w:szCs w:val="21"/>
                <w:lang w:val="en-GB"/>
              </w:rPr>
              <w:t>A</w:t>
            </w:r>
            <w:r w:rsidR="00DE08FE">
              <w:rPr>
                <w:rFonts w:cs="Arial"/>
                <w:sz w:val="21"/>
                <w:szCs w:val="21"/>
                <w:lang w:val="en-GB"/>
              </w:rPr>
              <w:t>1.1</w:t>
            </w:r>
            <w:r w:rsidRPr="00DE08FE">
              <w:rPr>
                <w:rFonts w:cs="Arial"/>
                <w:sz w:val="21"/>
                <w:szCs w:val="21"/>
                <w:lang w:val="en-GB"/>
              </w:rPr>
              <w:tab/>
              <w:t xml:space="preserve">Identify what </w:t>
            </w:r>
            <w:r w:rsidRPr="00DE08FE">
              <w:rPr>
                <w:rFonts w:cs="Arial"/>
                <w:bCs/>
                <w:sz w:val="21"/>
                <w:szCs w:val="21"/>
                <w:lang w:val="en-GB"/>
              </w:rPr>
              <w:t xml:space="preserve">types of information are </w:t>
            </w:r>
            <w:r w:rsidRPr="00DE08FE">
              <w:rPr>
                <w:rFonts w:cs="Arial"/>
                <w:sz w:val="21"/>
                <w:szCs w:val="21"/>
                <w:lang w:val="en-GB"/>
              </w:rPr>
              <w:t>required</w:t>
            </w:r>
            <w:r w:rsidRPr="00DE08FE">
              <w:rPr>
                <w:rFonts w:cs="Arial"/>
                <w:color w:val="FF0000"/>
                <w:sz w:val="21"/>
                <w:szCs w:val="21"/>
                <w:lang w:val="en-GB"/>
              </w:rPr>
              <w:t xml:space="preserve"> </w:t>
            </w:r>
            <w:r w:rsidRPr="00DE08FE">
              <w:rPr>
                <w:rFonts w:cs="Arial"/>
                <w:sz w:val="21"/>
                <w:szCs w:val="21"/>
                <w:lang w:val="en-GB"/>
              </w:rPr>
              <w:t xml:space="preserve">for </w:t>
            </w:r>
            <w:r w:rsidR="00DE08FE">
              <w:rPr>
                <w:rFonts w:cs="Arial"/>
                <w:sz w:val="21"/>
                <w:szCs w:val="21"/>
                <w:lang w:val="en-GB"/>
              </w:rPr>
              <w:t>the presentation</w:t>
            </w:r>
          </w:p>
          <w:p w14:paraId="0E37C3F6" w14:textId="77777777" w:rsidR="000A4DF9" w:rsidRPr="00DE08FE" w:rsidRDefault="00DE08FE" w:rsidP="00DE08FE">
            <w:pPr>
              <w:pStyle w:val="Criteria20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 w:val="21"/>
                <w:szCs w:val="21"/>
                <w:lang w:val="en-GB"/>
              </w:rPr>
            </w:pPr>
            <w:r>
              <w:rPr>
                <w:rFonts w:cs="Arial"/>
                <w:sz w:val="21"/>
                <w:szCs w:val="21"/>
                <w:lang w:val="en-GB"/>
              </w:rPr>
              <w:t>A1.2</w:t>
            </w:r>
            <w:r w:rsidR="00DF6D38" w:rsidRPr="00DE08FE">
              <w:rPr>
                <w:rFonts w:cs="Arial"/>
                <w:sz w:val="21"/>
                <w:szCs w:val="21"/>
                <w:lang w:val="en-GB"/>
              </w:rPr>
              <w:tab/>
              <w:t>Select and use different slide layouts as appropriate for different types of information</w:t>
            </w:r>
          </w:p>
          <w:p w14:paraId="0C656D51" w14:textId="77777777" w:rsidR="000A4DF9" w:rsidRPr="00DE08FE" w:rsidRDefault="00DE08FE" w:rsidP="00DE08FE">
            <w:pPr>
              <w:pStyle w:val="Criteria20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 w:val="21"/>
                <w:szCs w:val="21"/>
                <w:lang w:val="en-GB"/>
              </w:rPr>
            </w:pPr>
            <w:r>
              <w:rPr>
                <w:rFonts w:cs="Arial"/>
                <w:sz w:val="21"/>
                <w:szCs w:val="21"/>
                <w:lang w:val="en-GB"/>
              </w:rPr>
              <w:t>A1.3</w:t>
            </w:r>
            <w:r>
              <w:rPr>
                <w:rFonts w:cs="Arial"/>
                <w:sz w:val="21"/>
                <w:szCs w:val="21"/>
                <w:lang w:val="en-GB"/>
              </w:rPr>
              <w:tab/>
            </w:r>
            <w:r w:rsidR="000A4DF9" w:rsidRPr="00DE08FE">
              <w:rPr>
                <w:rFonts w:cs="Arial"/>
                <w:sz w:val="21"/>
                <w:szCs w:val="21"/>
                <w:lang w:val="en-GB"/>
              </w:rPr>
              <w:t>Enter information into presentation slides so that it is ready for editing and formatting</w:t>
            </w:r>
          </w:p>
          <w:p w14:paraId="2A1F71B4" w14:textId="77777777" w:rsidR="006B253D" w:rsidRPr="00DE08FE" w:rsidRDefault="000A4DF9" w:rsidP="00DE08FE">
            <w:pPr>
              <w:pStyle w:val="Criteria20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 w:val="21"/>
                <w:szCs w:val="21"/>
                <w:lang w:val="en-GB"/>
              </w:rPr>
            </w:pPr>
            <w:r w:rsidRPr="00DE08FE">
              <w:rPr>
                <w:rFonts w:cs="Arial"/>
                <w:bCs/>
                <w:sz w:val="21"/>
                <w:szCs w:val="21"/>
                <w:lang w:val="en-GB"/>
              </w:rPr>
              <w:t>A1.5</w:t>
            </w:r>
            <w:r w:rsidR="00DE08FE">
              <w:rPr>
                <w:rFonts w:cs="Arial"/>
                <w:bCs/>
                <w:sz w:val="21"/>
                <w:szCs w:val="21"/>
                <w:lang w:val="en-GB"/>
              </w:rPr>
              <w:tab/>
            </w:r>
            <w:r w:rsidRPr="00DE08FE">
              <w:rPr>
                <w:rFonts w:cs="Arial"/>
                <w:sz w:val="21"/>
                <w:szCs w:val="21"/>
                <w:lang w:val="en-GB"/>
              </w:rPr>
              <w:t>Combine</w:t>
            </w:r>
            <w:r w:rsidRPr="00DE08FE">
              <w:rPr>
                <w:rFonts w:cs="Arial"/>
                <w:bCs/>
                <w:sz w:val="21"/>
                <w:szCs w:val="21"/>
                <w:lang w:val="en-GB"/>
              </w:rPr>
              <w:t xml:space="preserve"> </w:t>
            </w:r>
            <w:r w:rsidRPr="00DE08FE">
              <w:rPr>
                <w:rFonts w:cs="Arial"/>
                <w:sz w:val="21"/>
                <w:szCs w:val="21"/>
                <w:lang w:val="en-GB"/>
              </w:rPr>
              <w:t>information of different forms or from different sources for presentations</w:t>
            </w:r>
          </w:p>
        </w:tc>
        <w:tc>
          <w:tcPr>
            <w:tcW w:w="6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F7D" w14:textId="77777777" w:rsidR="002C3526" w:rsidRPr="005F125D" w:rsidRDefault="00DF6D38" w:rsidP="005F125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5F125D">
              <w:rPr>
                <w:sz w:val="22"/>
                <w:szCs w:val="22"/>
              </w:rPr>
              <w:t>A</w:t>
            </w:r>
            <w:r w:rsidR="000A4DF9" w:rsidRPr="005F125D">
              <w:rPr>
                <w:sz w:val="22"/>
                <w:szCs w:val="22"/>
              </w:rPr>
              <w:t>1.1,</w:t>
            </w:r>
            <w:r w:rsidR="00B21117" w:rsidRPr="005F125D">
              <w:rPr>
                <w:sz w:val="22"/>
                <w:szCs w:val="22"/>
              </w:rPr>
              <w:t xml:space="preserve"> </w:t>
            </w:r>
            <w:r w:rsidRPr="005F125D">
              <w:rPr>
                <w:sz w:val="22"/>
                <w:szCs w:val="22"/>
              </w:rPr>
              <w:t>1.2</w:t>
            </w:r>
            <w:r w:rsidR="00B21117" w:rsidRPr="005F125D">
              <w:rPr>
                <w:sz w:val="22"/>
                <w:szCs w:val="22"/>
              </w:rPr>
              <w:t>, 1.3</w:t>
            </w:r>
            <w:r w:rsidR="00ED54C0" w:rsidRPr="005F125D">
              <w:rPr>
                <w:sz w:val="22"/>
                <w:szCs w:val="22"/>
              </w:rPr>
              <w:t xml:space="preserve"> </w:t>
            </w:r>
            <w:r w:rsidR="00B21117" w:rsidRPr="005F125D">
              <w:rPr>
                <w:sz w:val="22"/>
                <w:szCs w:val="22"/>
              </w:rPr>
              <w:t xml:space="preserve">&amp; </w:t>
            </w:r>
            <w:r w:rsidR="000A4DF9" w:rsidRPr="005F125D">
              <w:rPr>
                <w:sz w:val="22"/>
                <w:szCs w:val="22"/>
              </w:rPr>
              <w:t>1.5</w:t>
            </w:r>
            <w:r w:rsidRPr="005F125D">
              <w:rPr>
                <w:sz w:val="22"/>
                <w:szCs w:val="22"/>
              </w:rPr>
              <w:t xml:space="preserve"> </w:t>
            </w:r>
            <w:r w:rsidR="005F125D" w:rsidRPr="005F125D">
              <w:rPr>
                <w:sz w:val="22"/>
                <w:szCs w:val="22"/>
              </w:rPr>
              <w:t xml:space="preserve"> </w:t>
            </w:r>
            <w:r w:rsidRPr="005F125D">
              <w:rPr>
                <w:sz w:val="22"/>
                <w:szCs w:val="22"/>
              </w:rPr>
              <w:t>Create a minimum of one presentation of four slides using at least two different slide layouts and two different types of information of</w:t>
            </w:r>
            <w:r w:rsidR="005F125D" w:rsidRPr="005F125D">
              <w:rPr>
                <w:sz w:val="22"/>
                <w:szCs w:val="22"/>
              </w:rPr>
              <w:t xml:space="preserve"> which one should be an image.</w:t>
            </w:r>
          </w:p>
          <w:p w14:paraId="7513E19E" w14:textId="77777777" w:rsidR="002C3526" w:rsidRPr="00324885" w:rsidRDefault="00CF0846" w:rsidP="005F125D">
            <w:pPr>
              <w:pStyle w:val="Examples"/>
              <w:spacing w:after="80"/>
              <w:rPr>
                <w:lang w:val="en-GB"/>
              </w:rPr>
            </w:pPr>
            <w:r w:rsidRPr="005F125D">
              <w:rPr>
                <w:b/>
                <w:lang w:val="en-GB"/>
              </w:rPr>
              <w:t>Examples</w:t>
            </w:r>
            <w:r w:rsidR="005F125D">
              <w:rPr>
                <w:b/>
                <w:lang w:val="en-GB"/>
              </w:rPr>
              <w:t>:</w:t>
            </w:r>
            <w:r w:rsidR="000A4DF9" w:rsidRPr="00AF476A">
              <w:rPr>
                <w:lang w:val="en-GB"/>
              </w:rPr>
              <w:t xml:space="preserve"> Types of information: Text, n</w:t>
            </w:r>
            <w:r w:rsidR="005F125D">
              <w:rPr>
                <w:lang w:val="en-GB"/>
              </w:rPr>
              <w:t xml:space="preserve">umbers, images, graphics, sound.  </w:t>
            </w:r>
            <w:r w:rsidR="000A4DF9" w:rsidRPr="00AF476A">
              <w:rPr>
                <w:lang w:val="en-GB"/>
              </w:rPr>
              <w:t>Combine information for presentations: Combine images, charts or tables with text by inserting, re-sizing and positioning; use of text boxes</w:t>
            </w:r>
            <w:r w:rsidR="005F125D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367FB" w14:textId="0B4EA4A6" w:rsidR="006B253D" w:rsidRPr="005F125D" w:rsidRDefault="00220965" w:rsidP="005F125D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5FF7B5C5" w14:textId="77777777" w:rsidTr="00AF476A">
        <w:trPr>
          <w:trHeight w:val="2130"/>
        </w:trPr>
        <w:tc>
          <w:tcPr>
            <w:tcW w:w="3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779D" w14:textId="77777777" w:rsidR="002C3526" w:rsidRPr="00DE08FE" w:rsidRDefault="00DF6D38" w:rsidP="00DE08FE">
            <w:pPr>
              <w:pStyle w:val="Criteria20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 w:val="21"/>
                <w:szCs w:val="21"/>
                <w:lang w:val="en-GB"/>
              </w:rPr>
            </w:pPr>
            <w:r w:rsidRPr="00DE08FE">
              <w:rPr>
                <w:rFonts w:cs="Arial"/>
                <w:sz w:val="21"/>
                <w:szCs w:val="21"/>
                <w:lang w:val="en-GB"/>
              </w:rPr>
              <w:t>A</w:t>
            </w:r>
            <w:r w:rsidR="002C3526" w:rsidRPr="00DE08FE">
              <w:rPr>
                <w:rFonts w:cs="Arial"/>
                <w:sz w:val="21"/>
                <w:szCs w:val="21"/>
                <w:lang w:val="en-GB"/>
              </w:rPr>
              <w:t>1.4</w:t>
            </w:r>
            <w:r w:rsidR="002C3526" w:rsidRPr="00DE08FE">
              <w:rPr>
                <w:rFonts w:cs="Arial"/>
                <w:sz w:val="21"/>
                <w:szCs w:val="21"/>
                <w:lang w:val="en-GB"/>
              </w:rPr>
              <w:tab/>
            </w:r>
            <w:r w:rsidR="00CA3201" w:rsidRPr="00DE08FE">
              <w:rPr>
                <w:rFonts w:cs="Arial"/>
                <w:sz w:val="21"/>
                <w:szCs w:val="21"/>
                <w:lang w:val="en-GB"/>
              </w:rPr>
              <w:t xml:space="preserve">Identify copyright or other </w:t>
            </w:r>
            <w:r w:rsidR="00CA3201" w:rsidRPr="00DE08FE">
              <w:rPr>
                <w:rFonts w:cs="Arial"/>
                <w:bCs/>
                <w:sz w:val="21"/>
                <w:szCs w:val="21"/>
                <w:lang w:val="en-GB"/>
              </w:rPr>
              <w:t xml:space="preserve">constraints </w:t>
            </w:r>
            <w:r w:rsidR="00CA3201" w:rsidRPr="00DE08FE">
              <w:rPr>
                <w:rFonts w:cs="Arial"/>
                <w:sz w:val="21"/>
                <w:szCs w:val="21"/>
                <w:lang w:val="en-GB"/>
              </w:rPr>
              <w:t>on using others’ information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A984" w14:textId="77777777" w:rsidR="00CA3201" w:rsidRPr="005F125D" w:rsidRDefault="00CA3201" w:rsidP="005F125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5F125D">
              <w:rPr>
                <w:sz w:val="22"/>
                <w:szCs w:val="22"/>
              </w:rPr>
              <w:t xml:space="preserve">A1.4 </w:t>
            </w:r>
            <w:r w:rsidR="005F125D" w:rsidRPr="005F125D">
              <w:rPr>
                <w:sz w:val="22"/>
                <w:szCs w:val="22"/>
              </w:rPr>
              <w:t xml:space="preserve"> </w:t>
            </w:r>
            <w:r w:rsidRPr="005F125D">
              <w:rPr>
                <w:sz w:val="22"/>
                <w:szCs w:val="22"/>
              </w:rPr>
              <w:t>If using information and/or images which are copyright, explain how you have met the copyright requirements</w:t>
            </w:r>
            <w:r w:rsidR="00FF168F" w:rsidRPr="005F125D">
              <w:rPr>
                <w:sz w:val="22"/>
                <w:szCs w:val="22"/>
              </w:rPr>
              <w:t xml:space="preserve"> or other constraints</w:t>
            </w:r>
            <w:r w:rsidRPr="005F125D">
              <w:rPr>
                <w:sz w:val="22"/>
                <w:szCs w:val="22"/>
              </w:rPr>
              <w:t>.</w:t>
            </w:r>
          </w:p>
          <w:p w14:paraId="7E04DA95" w14:textId="77777777" w:rsidR="00990A72" w:rsidRPr="00324885" w:rsidRDefault="00CF0846" w:rsidP="005F125D">
            <w:pPr>
              <w:pStyle w:val="Examples"/>
              <w:spacing w:after="80"/>
              <w:rPr>
                <w:lang w:val="en-GB"/>
              </w:rPr>
            </w:pPr>
            <w:r w:rsidRPr="005F125D">
              <w:rPr>
                <w:b/>
                <w:szCs w:val="19"/>
                <w:lang w:val="en-GB"/>
              </w:rPr>
              <w:t>Examples</w:t>
            </w:r>
            <w:r w:rsidR="005F125D">
              <w:rPr>
                <w:b/>
                <w:szCs w:val="19"/>
                <w:lang w:val="en-GB"/>
              </w:rPr>
              <w:t>:</w:t>
            </w:r>
            <w:r w:rsidR="00CA3201" w:rsidRPr="00AF476A">
              <w:rPr>
                <w:lang w:val="en-GB"/>
              </w:rPr>
              <w:t xml:space="preserve"> Constraints: Effect of copyright law (e.g. on music downloads or use of other people’s images), acknowledgment of sources, avoiding plagiarism; equal opportunities; local guidelines, permissions.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277B9" w14:textId="4A9E09DA" w:rsidR="002C3526" w:rsidRPr="005F125D" w:rsidRDefault="00220965" w:rsidP="005F125D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2C51" w14:paraId="27D1D86E" w14:textId="77777777" w:rsidTr="00AF476A">
        <w:trPr>
          <w:trHeight w:val="1370"/>
        </w:trPr>
        <w:tc>
          <w:tcPr>
            <w:tcW w:w="36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051DEF" w14:textId="77777777" w:rsidR="00A62C51" w:rsidRPr="00DE08FE" w:rsidRDefault="00DE08FE" w:rsidP="00DE08FE">
            <w:pPr>
              <w:pStyle w:val="Criteria20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 w:val="21"/>
                <w:szCs w:val="21"/>
                <w:lang w:val="en-GB"/>
              </w:rPr>
            </w:pPr>
            <w:r>
              <w:rPr>
                <w:rFonts w:cs="Arial"/>
                <w:bCs/>
                <w:sz w:val="21"/>
                <w:szCs w:val="21"/>
                <w:lang w:val="en-GB"/>
              </w:rPr>
              <w:t>A1.6</w:t>
            </w:r>
            <w:r w:rsidR="00A62C51" w:rsidRPr="00DE08FE">
              <w:rPr>
                <w:rFonts w:cs="Arial"/>
                <w:bCs/>
                <w:sz w:val="21"/>
                <w:szCs w:val="21"/>
                <w:lang w:val="en-GB"/>
              </w:rPr>
              <w:tab/>
            </w:r>
            <w:r w:rsidR="00FF168F" w:rsidRPr="00DE08FE">
              <w:rPr>
                <w:rFonts w:cs="Arial"/>
                <w:bCs/>
                <w:sz w:val="21"/>
                <w:szCs w:val="21"/>
                <w:lang w:val="en-GB"/>
              </w:rPr>
              <w:t>S</w:t>
            </w:r>
            <w:r w:rsidR="00A62C51" w:rsidRPr="00DE08FE">
              <w:rPr>
                <w:rFonts w:cs="Arial"/>
                <w:bCs/>
                <w:sz w:val="21"/>
                <w:szCs w:val="21"/>
                <w:lang w:val="en-GB"/>
              </w:rPr>
              <w:t xml:space="preserve">tore and retrieve </w:t>
            </w:r>
            <w:r w:rsidR="00A62C51" w:rsidRPr="00DE08FE">
              <w:rPr>
                <w:rFonts w:cs="Arial"/>
                <w:sz w:val="21"/>
                <w:szCs w:val="21"/>
                <w:lang w:val="en-GB"/>
              </w:rPr>
              <w:t>presentation files effectively, in line with local guidelines and conventions where available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A2BB9" w14:textId="77777777" w:rsidR="00A62C51" w:rsidRPr="005F125D" w:rsidRDefault="00A62C51" w:rsidP="005F125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5F125D">
              <w:rPr>
                <w:sz w:val="22"/>
                <w:szCs w:val="22"/>
              </w:rPr>
              <w:t>A1.3</w:t>
            </w:r>
            <w:r w:rsidR="00CC1290" w:rsidRPr="005F125D">
              <w:rPr>
                <w:sz w:val="22"/>
                <w:szCs w:val="22"/>
              </w:rPr>
              <w:t xml:space="preserve"> </w:t>
            </w:r>
            <w:r w:rsidR="005F125D" w:rsidRPr="005F125D">
              <w:rPr>
                <w:sz w:val="22"/>
                <w:szCs w:val="22"/>
              </w:rPr>
              <w:t xml:space="preserve"> </w:t>
            </w:r>
            <w:r w:rsidR="00CC1290" w:rsidRPr="005F125D">
              <w:rPr>
                <w:sz w:val="22"/>
                <w:szCs w:val="22"/>
              </w:rPr>
              <w:t>Provide evidence of appropriate file management.</w:t>
            </w:r>
          </w:p>
          <w:p w14:paraId="064C2024" w14:textId="77777777" w:rsidR="006D1364" w:rsidRPr="00AF476A" w:rsidRDefault="00A62C51" w:rsidP="005F125D">
            <w:pPr>
              <w:pStyle w:val="Examples"/>
              <w:spacing w:after="80"/>
              <w:rPr>
                <w:lang w:val="en-GB"/>
              </w:rPr>
            </w:pPr>
            <w:r w:rsidRPr="005F125D">
              <w:rPr>
                <w:b/>
                <w:lang w:val="en-GB"/>
              </w:rPr>
              <w:t>Examples</w:t>
            </w:r>
            <w:r w:rsidR="005F125D" w:rsidRPr="005F125D">
              <w:rPr>
                <w:b/>
                <w:lang w:val="en-GB"/>
              </w:rPr>
              <w:t>:</w:t>
            </w:r>
            <w:r w:rsidRPr="00AF476A">
              <w:rPr>
                <w:lang w:val="en-GB"/>
              </w:rPr>
              <w:t xml:space="preserve"> Store and retrieve: Files (e.g. create, name, open, save, save as, print, close, find), save as slideshow.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3179C6F1" w14:textId="685D97C8" w:rsidR="00A62C51" w:rsidRPr="005F125D" w:rsidRDefault="00220965" w:rsidP="005F125D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868B560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2402ED4F" w14:textId="77777777" w:rsidR="00283DAA" w:rsidRPr="001C4E7B" w:rsidRDefault="00A62C51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W w:w="157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946"/>
        <w:gridCol w:w="5137"/>
      </w:tblGrid>
      <w:tr w:rsidR="00283DAA" w14:paraId="49A1D44A" w14:textId="77777777" w:rsidTr="005F125D">
        <w:trPr>
          <w:trHeight w:val="397"/>
          <w:jc w:val="center"/>
        </w:trPr>
        <w:tc>
          <w:tcPr>
            <w:tcW w:w="36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56A37A" w14:textId="77777777" w:rsidR="00283DAA" w:rsidRPr="005F125D" w:rsidRDefault="00283DAA" w:rsidP="008F7EC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5F125D">
              <w:rPr>
                <w:rFonts w:cs="Arial"/>
                <w:lang w:val="en-GB"/>
              </w:rPr>
              <w:t>Criteria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CA4680" w14:textId="77777777" w:rsidR="00283DAA" w:rsidRPr="005F125D" w:rsidRDefault="00283DAA" w:rsidP="008F7EC6">
            <w:pPr>
              <w:rPr>
                <w:rFonts w:cs="Arial"/>
                <w:b/>
                <w:sz w:val="22"/>
                <w:szCs w:val="22"/>
              </w:rPr>
            </w:pPr>
            <w:r w:rsidRPr="005F125D">
              <w:rPr>
                <w:rFonts w:cs="Arial"/>
                <w:b/>
                <w:sz w:val="22"/>
                <w:szCs w:val="22"/>
              </w:rPr>
              <w:t xml:space="preserve">Evidence Requirements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FFF8BC5" w14:textId="77777777" w:rsidR="00283DAA" w:rsidRPr="005F125D" w:rsidRDefault="00283DAA" w:rsidP="008F7EC6">
            <w:pPr>
              <w:pStyle w:val="checklist2"/>
              <w:rPr>
                <w:rFonts w:cs="Arial"/>
                <w:i w:val="0"/>
                <w:sz w:val="22"/>
                <w:szCs w:val="22"/>
                <w:lang w:val="en-GB"/>
              </w:rPr>
            </w:pPr>
            <w:r w:rsidRPr="005F125D">
              <w:rPr>
                <w:rFonts w:cs="Arial"/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21E1A386" w14:textId="77777777" w:rsidTr="008F7EC6">
        <w:trPr>
          <w:trHeight w:val="1412"/>
          <w:jc w:val="center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FEE9" w14:textId="77777777" w:rsidR="00283DAA" w:rsidRPr="00DE08FE" w:rsidRDefault="00DE08FE" w:rsidP="00DE08FE">
            <w:pPr>
              <w:pStyle w:val="Criteria10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>
              <w:rPr>
                <w:rFonts w:cs="Arial"/>
                <w:bCs/>
                <w:lang w:val="en-GB"/>
              </w:rPr>
              <w:t>A2</w:t>
            </w:r>
            <w:r>
              <w:rPr>
                <w:rFonts w:cs="Arial"/>
                <w:bCs/>
                <w:lang w:val="en-GB"/>
              </w:rPr>
              <w:tab/>
            </w:r>
            <w:r w:rsidR="00A62C51" w:rsidRPr="00DE08FE">
              <w:rPr>
                <w:rFonts w:cs="Arial"/>
                <w:lang w:val="en-GB"/>
              </w:rPr>
              <w:t>Use presentation software tools to structure, edit and format slides.</w:t>
            </w:r>
          </w:p>
          <w:p w14:paraId="77951D4A" w14:textId="77777777" w:rsidR="00A62C51" w:rsidRPr="00DE08FE" w:rsidRDefault="00A62C51" w:rsidP="00DE08FE">
            <w:pPr>
              <w:pStyle w:val="Criteria20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sz w:val="21"/>
                <w:szCs w:val="21"/>
                <w:lang w:val="en-GB"/>
              </w:rPr>
            </w:pPr>
            <w:r w:rsidRPr="00DE08FE">
              <w:rPr>
                <w:rFonts w:cs="Arial"/>
                <w:sz w:val="21"/>
                <w:szCs w:val="21"/>
                <w:lang w:val="en-GB"/>
              </w:rPr>
              <w:t>A2.1</w:t>
            </w:r>
            <w:r w:rsidRPr="00DE08FE">
              <w:rPr>
                <w:rFonts w:cs="Arial"/>
                <w:sz w:val="21"/>
                <w:szCs w:val="21"/>
                <w:lang w:val="en-GB"/>
              </w:rPr>
              <w:tab/>
              <w:t>Identify what slide structure to use</w:t>
            </w:r>
          </w:p>
          <w:p w14:paraId="2E918842" w14:textId="77777777" w:rsidR="00A62C51" w:rsidRPr="00DE08FE" w:rsidRDefault="00DE08FE" w:rsidP="00DE08FE">
            <w:pPr>
              <w:pStyle w:val="Criteria20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sz w:val="21"/>
                <w:szCs w:val="21"/>
                <w:lang w:val="en-GB"/>
              </w:rPr>
            </w:pPr>
            <w:r>
              <w:rPr>
                <w:rFonts w:cs="Arial"/>
                <w:sz w:val="21"/>
                <w:szCs w:val="21"/>
                <w:lang w:val="en-GB"/>
              </w:rPr>
              <w:t>A2.2</w:t>
            </w:r>
            <w:r w:rsidR="00A62C51" w:rsidRPr="00DE08FE">
              <w:rPr>
                <w:rFonts w:cs="Arial"/>
                <w:sz w:val="21"/>
                <w:szCs w:val="21"/>
                <w:lang w:val="en-GB"/>
              </w:rPr>
              <w:tab/>
              <w:t>Apply an appropriate template to structure slides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26DE" w14:textId="77777777" w:rsidR="006D1364" w:rsidRPr="005F125D" w:rsidRDefault="00FF168F" w:rsidP="005F125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5F125D">
              <w:rPr>
                <w:sz w:val="22"/>
                <w:szCs w:val="22"/>
              </w:rPr>
              <w:t xml:space="preserve">A2.1 &amp; </w:t>
            </w:r>
            <w:r w:rsidR="00695A01" w:rsidRPr="005F125D">
              <w:rPr>
                <w:sz w:val="22"/>
                <w:szCs w:val="22"/>
              </w:rPr>
              <w:t>2.2</w:t>
            </w:r>
            <w:r w:rsidR="005F125D" w:rsidRPr="005F125D">
              <w:rPr>
                <w:sz w:val="22"/>
                <w:szCs w:val="22"/>
              </w:rPr>
              <w:t xml:space="preserve"> </w:t>
            </w:r>
            <w:r w:rsidR="00695A01" w:rsidRPr="005F125D">
              <w:rPr>
                <w:sz w:val="22"/>
                <w:szCs w:val="22"/>
              </w:rPr>
              <w:t xml:space="preserve"> Demonstrate</w:t>
            </w:r>
            <w:r w:rsidR="00A62C51" w:rsidRPr="005F125D">
              <w:rPr>
                <w:sz w:val="22"/>
                <w:szCs w:val="22"/>
              </w:rPr>
              <w:t xml:space="preserve"> the use of a template.</w:t>
            </w:r>
          </w:p>
          <w:p w14:paraId="4C50D2C9" w14:textId="77777777" w:rsidR="00A62C51" w:rsidRPr="00324885" w:rsidRDefault="005F125D" w:rsidP="005F125D">
            <w:pPr>
              <w:pStyle w:val="Examples"/>
              <w:spacing w:after="80"/>
              <w:rPr>
                <w:lang w:val="en-GB"/>
              </w:rPr>
            </w:pPr>
            <w:r w:rsidRPr="005F125D">
              <w:rPr>
                <w:b/>
                <w:lang w:val="en-GB"/>
              </w:rPr>
              <w:t>Examples:</w:t>
            </w:r>
            <w:r w:rsidR="00A62C51" w:rsidRPr="00AF476A">
              <w:rPr>
                <w:lang w:val="en-GB"/>
              </w:rPr>
              <w:t xml:space="preserve"> Slide structure: Layout; use existing templates, designs and styles; organisational guidelines.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35571" w14:textId="14402DDB" w:rsidR="00283DAA" w:rsidRPr="005F125D" w:rsidRDefault="00220965" w:rsidP="005F125D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470D762F" w14:textId="77777777" w:rsidTr="008F7EC6">
        <w:trPr>
          <w:trHeight w:val="1330"/>
          <w:jc w:val="center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C7E" w14:textId="77777777" w:rsidR="00283DAA" w:rsidRPr="00DE08FE" w:rsidRDefault="00DE08FE" w:rsidP="00DE08FE">
            <w:pPr>
              <w:pStyle w:val="Criteria20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sz w:val="21"/>
                <w:szCs w:val="21"/>
                <w:lang w:val="en-GB"/>
              </w:rPr>
            </w:pPr>
            <w:r>
              <w:rPr>
                <w:rFonts w:cs="Arial"/>
                <w:sz w:val="21"/>
                <w:szCs w:val="21"/>
                <w:lang w:val="en-GB"/>
              </w:rPr>
              <w:t>A2.3</w:t>
            </w:r>
            <w:r w:rsidR="00A62C51" w:rsidRPr="00DE08FE">
              <w:rPr>
                <w:rFonts w:cs="Arial"/>
                <w:sz w:val="21"/>
                <w:szCs w:val="21"/>
                <w:lang w:val="en-GB"/>
              </w:rPr>
              <w:tab/>
              <w:t xml:space="preserve">Select and use appropriate tools and techniques to </w:t>
            </w:r>
            <w:r w:rsidR="00A62C51" w:rsidRPr="00DE08FE">
              <w:rPr>
                <w:rFonts w:cs="Arial"/>
                <w:bCs/>
                <w:sz w:val="21"/>
                <w:szCs w:val="21"/>
                <w:lang w:val="en-GB"/>
              </w:rPr>
              <w:t xml:space="preserve">edit </w:t>
            </w:r>
            <w:r w:rsidR="00A62C51" w:rsidRPr="00DE08FE">
              <w:rPr>
                <w:rFonts w:cs="Arial"/>
                <w:sz w:val="21"/>
                <w:szCs w:val="21"/>
                <w:lang w:val="en-GB"/>
              </w:rPr>
              <w:t>slides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1C2F" w14:textId="77777777" w:rsidR="00990A72" w:rsidRPr="005F125D" w:rsidRDefault="00A62C51" w:rsidP="005F125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5F125D">
              <w:rPr>
                <w:sz w:val="22"/>
                <w:szCs w:val="22"/>
              </w:rPr>
              <w:t>A2.3</w:t>
            </w:r>
            <w:r w:rsidR="0046542A" w:rsidRPr="005F125D">
              <w:rPr>
                <w:sz w:val="22"/>
                <w:szCs w:val="22"/>
              </w:rPr>
              <w:t xml:space="preserve"> </w:t>
            </w:r>
            <w:r w:rsidR="005F125D" w:rsidRPr="005F125D">
              <w:rPr>
                <w:sz w:val="22"/>
                <w:szCs w:val="22"/>
              </w:rPr>
              <w:t xml:space="preserve"> </w:t>
            </w:r>
            <w:r w:rsidR="0046542A" w:rsidRPr="005F125D">
              <w:rPr>
                <w:sz w:val="22"/>
                <w:szCs w:val="22"/>
              </w:rPr>
              <w:t xml:space="preserve">Use a minimum </w:t>
            </w:r>
            <w:r w:rsidRPr="005F125D">
              <w:rPr>
                <w:sz w:val="22"/>
                <w:szCs w:val="22"/>
              </w:rPr>
              <w:t>of two</w:t>
            </w:r>
            <w:r w:rsidRPr="005F125D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 </w:t>
            </w:r>
            <w:r w:rsidRPr="005F125D">
              <w:rPr>
                <w:sz w:val="22"/>
                <w:szCs w:val="22"/>
              </w:rPr>
              <w:t>different</w:t>
            </w:r>
            <w:r w:rsidRPr="005F125D">
              <w:rPr>
                <w:b w:val="0"/>
                <w:bCs w:val="0"/>
                <w:i w:val="0"/>
                <w:iCs w:val="0"/>
                <w:sz w:val="22"/>
                <w:szCs w:val="22"/>
              </w:rPr>
              <w:t xml:space="preserve"> </w:t>
            </w:r>
            <w:r w:rsidRPr="005F125D">
              <w:rPr>
                <w:sz w:val="22"/>
                <w:szCs w:val="22"/>
              </w:rPr>
              <w:t xml:space="preserve">types of </w:t>
            </w:r>
            <w:r w:rsidR="00DC3F9C" w:rsidRPr="005F125D">
              <w:rPr>
                <w:sz w:val="22"/>
                <w:szCs w:val="22"/>
              </w:rPr>
              <w:t>editing</w:t>
            </w:r>
            <w:r w:rsidRPr="005F125D">
              <w:rPr>
                <w:sz w:val="22"/>
                <w:szCs w:val="22"/>
              </w:rPr>
              <w:t>.</w:t>
            </w:r>
          </w:p>
          <w:p w14:paraId="6AE50BD1" w14:textId="77777777" w:rsidR="00283DAA" w:rsidRPr="00324885" w:rsidRDefault="00DC3F9C" w:rsidP="005F125D">
            <w:pPr>
              <w:pStyle w:val="Examples"/>
              <w:spacing w:after="80"/>
              <w:rPr>
                <w:lang w:val="en-GB"/>
              </w:rPr>
            </w:pPr>
            <w:r w:rsidRPr="005F125D">
              <w:rPr>
                <w:b/>
                <w:lang w:val="en-GB"/>
              </w:rPr>
              <w:t>Examples</w:t>
            </w:r>
            <w:r w:rsidR="005F125D">
              <w:rPr>
                <w:b/>
                <w:lang w:val="en-GB"/>
              </w:rPr>
              <w:t>:</w:t>
            </w:r>
            <w:r w:rsidRPr="00AF476A">
              <w:rPr>
                <w:lang w:val="en-GB"/>
              </w:rPr>
              <w:t xml:space="preserve"> Edit slides: Copy, cut and paste, insert, delete, drag and drop, find, replace, undo/redo, size, crop and position; decrease list level/indent, increase list level/indent; wrap text, add lines and simple shapes.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33B79" w14:textId="0E5F836C" w:rsidR="00283DAA" w:rsidRPr="005F125D" w:rsidRDefault="00220965" w:rsidP="005F125D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931F9B" w14:paraId="6B9C908D" w14:textId="77777777" w:rsidTr="008F7EC6">
        <w:trPr>
          <w:trHeight w:val="789"/>
          <w:jc w:val="center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D232" w14:textId="77777777" w:rsidR="00931F9B" w:rsidRPr="00DE08FE" w:rsidRDefault="00DE08FE" w:rsidP="00DE08FE">
            <w:pPr>
              <w:pStyle w:val="Criteria20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sz w:val="21"/>
                <w:szCs w:val="21"/>
                <w:lang w:val="en-GB"/>
              </w:rPr>
            </w:pPr>
            <w:r>
              <w:rPr>
                <w:rFonts w:cs="Arial"/>
                <w:sz w:val="21"/>
                <w:szCs w:val="21"/>
                <w:lang w:val="en-GB"/>
              </w:rPr>
              <w:t>A2.4</w:t>
            </w:r>
            <w:r w:rsidR="00931F9B" w:rsidRPr="00DE08FE">
              <w:rPr>
                <w:rFonts w:cs="Arial"/>
                <w:sz w:val="21"/>
                <w:szCs w:val="21"/>
                <w:lang w:val="en-GB"/>
              </w:rPr>
              <w:tab/>
              <w:t>Select and use appropriate tools and techniques to f</w:t>
            </w:r>
            <w:r w:rsidR="00931F9B" w:rsidRPr="00DE08FE">
              <w:rPr>
                <w:rFonts w:cs="Arial"/>
                <w:bCs/>
                <w:sz w:val="21"/>
                <w:szCs w:val="21"/>
                <w:lang w:val="en-GB"/>
              </w:rPr>
              <w:t>ormat slides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C24C" w14:textId="77777777" w:rsidR="00DC3F9C" w:rsidRPr="005F125D" w:rsidRDefault="00DC3F9C" w:rsidP="005F125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5F125D">
              <w:rPr>
                <w:sz w:val="22"/>
                <w:szCs w:val="22"/>
              </w:rPr>
              <w:t xml:space="preserve">A2.4 </w:t>
            </w:r>
            <w:r w:rsidR="005F125D" w:rsidRPr="005F125D">
              <w:rPr>
                <w:sz w:val="22"/>
                <w:szCs w:val="22"/>
              </w:rPr>
              <w:t xml:space="preserve"> </w:t>
            </w:r>
            <w:r w:rsidRPr="005F125D">
              <w:rPr>
                <w:sz w:val="22"/>
                <w:szCs w:val="22"/>
              </w:rPr>
              <w:t>Use a minimum of two different types of formatting.</w:t>
            </w:r>
          </w:p>
          <w:p w14:paraId="2E99BA4C" w14:textId="77777777" w:rsidR="006D1364" w:rsidRPr="008F7EC6" w:rsidRDefault="006D1364" w:rsidP="008F7EC6">
            <w:pPr>
              <w:pStyle w:val="Examples"/>
              <w:rPr>
                <w:b/>
                <w:sz w:val="4"/>
                <w:lang w:val="en-GB"/>
              </w:rPr>
            </w:pPr>
          </w:p>
          <w:p w14:paraId="5A8CC389" w14:textId="77777777" w:rsidR="00931F9B" w:rsidRPr="00AF476A" w:rsidRDefault="00DC3F9C" w:rsidP="005F125D">
            <w:pPr>
              <w:pStyle w:val="Examples"/>
              <w:spacing w:after="80"/>
              <w:rPr>
                <w:lang w:val="en-GB"/>
              </w:rPr>
            </w:pPr>
            <w:r w:rsidRPr="005F125D">
              <w:rPr>
                <w:b/>
                <w:lang w:val="en-GB"/>
              </w:rPr>
              <w:t>Examples</w:t>
            </w:r>
            <w:r w:rsidR="005F125D" w:rsidRPr="005F125D">
              <w:rPr>
                <w:b/>
                <w:lang w:val="en-GB"/>
              </w:rPr>
              <w:t>:</w:t>
            </w:r>
            <w:r w:rsidRPr="00AF476A">
              <w:rPr>
                <w:lang w:val="en-GB"/>
              </w:rPr>
              <w:t xml:space="preserve"> Format slides: Bullets, numbering, line spacing, alignment, colour, fonts, size, backgrounds.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63503" w14:textId="6F107428" w:rsidR="00931F9B" w:rsidRPr="005F125D" w:rsidRDefault="00220965" w:rsidP="005F125D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062509B" w14:textId="77777777" w:rsidR="00695A01" w:rsidRPr="008F7EC6" w:rsidRDefault="00695A01">
      <w:pPr>
        <w:rPr>
          <w:sz w:val="8"/>
        </w:rPr>
      </w:pPr>
    </w:p>
    <w:p w14:paraId="06BB2CFE" w14:textId="77777777" w:rsidR="005F125D" w:rsidRDefault="005F125D">
      <w:r>
        <w:rPr>
          <w:b/>
        </w:rPr>
        <w:br w:type="page"/>
      </w:r>
    </w:p>
    <w:tbl>
      <w:tblPr>
        <w:tblW w:w="157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946"/>
        <w:gridCol w:w="5137"/>
      </w:tblGrid>
      <w:tr w:rsidR="00695A01" w14:paraId="23D7B178" w14:textId="77777777" w:rsidTr="005F125D">
        <w:trPr>
          <w:trHeight w:val="441"/>
          <w:jc w:val="center"/>
        </w:trPr>
        <w:tc>
          <w:tcPr>
            <w:tcW w:w="36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B9C84A" w14:textId="77777777" w:rsidR="00695A01" w:rsidRPr="005F125D" w:rsidRDefault="00695A01" w:rsidP="008F7EC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5F125D">
              <w:rPr>
                <w:rFonts w:cs="Arial"/>
                <w:lang w:val="en-GB"/>
              </w:rPr>
              <w:t>Criteria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45ABAE" w14:textId="77777777" w:rsidR="00695A01" w:rsidRPr="005F125D" w:rsidRDefault="00695A01" w:rsidP="008F7EC6">
            <w:pPr>
              <w:rPr>
                <w:b/>
                <w:i/>
                <w:sz w:val="22"/>
                <w:szCs w:val="22"/>
              </w:rPr>
            </w:pPr>
            <w:r w:rsidRPr="005F125D">
              <w:rPr>
                <w:b/>
                <w:sz w:val="22"/>
                <w:szCs w:val="22"/>
              </w:rPr>
              <w:t>Evidence</w:t>
            </w:r>
            <w:r w:rsidRPr="005F125D">
              <w:rPr>
                <w:b/>
                <w:i/>
                <w:sz w:val="22"/>
                <w:szCs w:val="22"/>
              </w:rPr>
              <w:t xml:space="preserve"> </w:t>
            </w:r>
            <w:r w:rsidRPr="005F125D">
              <w:rPr>
                <w:b/>
                <w:sz w:val="22"/>
                <w:szCs w:val="22"/>
              </w:rPr>
              <w:t>Requirements</w:t>
            </w:r>
            <w:r w:rsidRPr="005F125D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2D80229" w14:textId="77777777" w:rsidR="00695A01" w:rsidRPr="005F125D" w:rsidRDefault="00695A01" w:rsidP="008F7EC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5F125D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DC3F9C" w14:paraId="08B88A82" w14:textId="77777777" w:rsidTr="008F7EC6">
        <w:trPr>
          <w:trHeight w:val="2841"/>
          <w:jc w:val="center"/>
        </w:trPr>
        <w:tc>
          <w:tcPr>
            <w:tcW w:w="3652" w:type="dxa"/>
            <w:tcBorders>
              <w:top w:val="single" w:sz="4" w:space="0" w:color="auto"/>
              <w:right w:val="single" w:sz="4" w:space="0" w:color="auto"/>
            </w:tcBorders>
          </w:tcPr>
          <w:p w14:paraId="24C00284" w14:textId="77777777" w:rsidR="00DC3F9C" w:rsidRPr="00DE08FE" w:rsidRDefault="00DC3F9C" w:rsidP="00DE08FE">
            <w:pPr>
              <w:spacing w:before="40" w:after="240"/>
              <w:ind w:left="618" w:hanging="618"/>
              <w:rPr>
                <w:b/>
                <w:sz w:val="22"/>
                <w:szCs w:val="22"/>
              </w:rPr>
            </w:pPr>
            <w:r w:rsidRPr="00DE08FE">
              <w:rPr>
                <w:b/>
                <w:sz w:val="22"/>
                <w:szCs w:val="22"/>
              </w:rPr>
              <w:t>A3</w:t>
            </w:r>
            <w:r w:rsidR="00DE08FE">
              <w:rPr>
                <w:b/>
                <w:sz w:val="22"/>
                <w:szCs w:val="22"/>
              </w:rPr>
              <w:tab/>
            </w:r>
            <w:r w:rsidRPr="00DE08FE">
              <w:rPr>
                <w:b/>
                <w:sz w:val="22"/>
                <w:szCs w:val="22"/>
              </w:rPr>
              <w:t>Prepare slides for presentation.</w:t>
            </w:r>
          </w:p>
          <w:p w14:paraId="752D4516" w14:textId="77777777" w:rsidR="00DC3F9C" w:rsidRPr="00DE08FE" w:rsidRDefault="00DE08FE" w:rsidP="00DE08FE">
            <w:pPr>
              <w:pStyle w:val="Criteria20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sz w:val="21"/>
                <w:szCs w:val="21"/>
                <w:lang w:val="en-GB"/>
              </w:rPr>
            </w:pPr>
            <w:r w:rsidRPr="00DE08FE">
              <w:rPr>
                <w:rFonts w:cs="Arial"/>
                <w:sz w:val="21"/>
                <w:szCs w:val="21"/>
                <w:lang w:val="en-GB"/>
              </w:rPr>
              <w:t>A3.1</w:t>
            </w:r>
            <w:r w:rsidR="00DC3F9C" w:rsidRPr="00DE08FE">
              <w:rPr>
                <w:rFonts w:cs="Arial"/>
                <w:sz w:val="21"/>
                <w:szCs w:val="21"/>
                <w:lang w:val="en-GB"/>
              </w:rPr>
              <w:tab/>
              <w:t xml:space="preserve">Identify how to </w:t>
            </w:r>
            <w:r w:rsidR="00DC3F9C" w:rsidRPr="00DE08FE">
              <w:rPr>
                <w:rFonts w:cs="Arial"/>
                <w:bCs/>
                <w:sz w:val="21"/>
                <w:szCs w:val="21"/>
                <w:lang w:val="en-GB"/>
              </w:rPr>
              <w:t>present slides</w:t>
            </w:r>
            <w:r w:rsidR="00DC3F9C" w:rsidRPr="00DE08FE">
              <w:rPr>
                <w:rFonts w:cs="Arial"/>
                <w:sz w:val="21"/>
                <w:szCs w:val="21"/>
                <w:lang w:val="en-GB"/>
              </w:rPr>
              <w:t xml:space="preserve"> to meet ne</w:t>
            </w:r>
            <w:r w:rsidR="005F125D" w:rsidRPr="00DE08FE">
              <w:rPr>
                <w:rFonts w:cs="Arial"/>
                <w:sz w:val="21"/>
                <w:szCs w:val="21"/>
                <w:lang w:val="en-GB"/>
              </w:rPr>
              <w:t>eds and communicate effectively</w:t>
            </w:r>
          </w:p>
          <w:p w14:paraId="64C0539A" w14:textId="77777777" w:rsidR="00DC3F9C" w:rsidRPr="00DE08FE" w:rsidRDefault="00DE08FE" w:rsidP="00DE08FE">
            <w:pPr>
              <w:pStyle w:val="Criteria20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sz w:val="21"/>
                <w:szCs w:val="21"/>
                <w:lang w:val="en-GB"/>
              </w:rPr>
            </w:pPr>
            <w:r w:rsidRPr="00DE08FE">
              <w:rPr>
                <w:rFonts w:cs="Arial"/>
                <w:sz w:val="21"/>
                <w:szCs w:val="21"/>
                <w:lang w:val="en-GB"/>
              </w:rPr>
              <w:t>A3.2</w:t>
            </w:r>
            <w:r w:rsidRPr="00DE08FE">
              <w:rPr>
                <w:rFonts w:cs="Arial"/>
                <w:sz w:val="21"/>
                <w:szCs w:val="21"/>
                <w:lang w:val="en-GB"/>
              </w:rPr>
              <w:tab/>
            </w:r>
            <w:r w:rsidR="00695A01" w:rsidRPr="00DE08FE">
              <w:rPr>
                <w:rFonts w:cs="Arial"/>
                <w:sz w:val="21"/>
                <w:szCs w:val="21"/>
                <w:lang w:val="en-GB"/>
              </w:rPr>
              <w:t>P</w:t>
            </w:r>
            <w:r w:rsidR="00DC3F9C" w:rsidRPr="00DE08FE">
              <w:rPr>
                <w:rFonts w:cs="Arial"/>
                <w:bCs/>
                <w:sz w:val="21"/>
                <w:szCs w:val="21"/>
                <w:lang w:val="en-GB"/>
              </w:rPr>
              <w:t>repare slides</w:t>
            </w:r>
            <w:r w:rsidR="005F125D" w:rsidRPr="00DE08FE">
              <w:rPr>
                <w:rFonts w:cs="Arial"/>
                <w:sz w:val="21"/>
                <w:szCs w:val="21"/>
                <w:lang w:val="en-GB"/>
              </w:rPr>
              <w:t xml:space="preserve"> for presentation</w:t>
            </w:r>
          </w:p>
          <w:p w14:paraId="41542977" w14:textId="77777777" w:rsidR="00DC3F9C" w:rsidRPr="00324885" w:rsidRDefault="00DE08FE" w:rsidP="00DE08FE">
            <w:pPr>
              <w:pStyle w:val="Criteria20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DE08FE">
              <w:rPr>
                <w:rFonts w:cs="Arial"/>
                <w:sz w:val="21"/>
                <w:szCs w:val="21"/>
                <w:lang w:val="en-GB"/>
              </w:rPr>
              <w:t>A3.3</w:t>
            </w:r>
            <w:r w:rsidR="00DC3F9C" w:rsidRPr="00DE08FE">
              <w:rPr>
                <w:rFonts w:cs="Arial"/>
                <w:sz w:val="21"/>
                <w:szCs w:val="21"/>
                <w:lang w:val="en-GB"/>
              </w:rPr>
              <w:tab/>
            </w:r>
            <w:r w:rsidR="00695A01" w:rsidRPr="00DE08FE">
              <w:rPr>
                <w:rFonts w:cs="Arial"/>
                <w:bCs/>
                <w:sz w:val="21"/>
                <w:szCs w:val="21"/>
                <w:lang w:val="en-GB"/>
              </w:rPr>
              <w:t>C</w:t>
            </w:r>
            <w:r w:rsidR="00DC3F9C" w:rsidRPr="00DE08FE">
              <w:rPr>
                <w:rFonts w:cs="Arial"/>
                <w:bCs/>
                <w:sz w:val="21"/>
                <w:szCs w:val="21"/>
                <w:lang w:val="en-GB"/>
              </w:rPr>
              <w:t xml:space="preserve">heck presentation </w:t>
            </w:r>
            <w:r w:rsidR="00DC3F9C" w:rsidRPr="00DE08FE">
              <w:rPr>
                <w:rFonts w:cs="Arial"/>
                <w:sz w:val="21"/>
                <w:szCs w:val="21"/>
                <w:lang w:val="en-GB"/>
              </w:rPr>
              <w:t>meets needs, using IT tools and making corrections as necessary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790FF" w14:textId="77777777" w:rsidR="00DC3F9C" w:rsidRPr="005F125D" w:rsidRDefault="00B21117" w:rsidP="005F125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5F125D">
              <w:rPr>
                <w:sz w:val="22"/>
                <w:szCs w:val="22"/>
              </w:rPr>
              <w:t xml:space="preserve">A3.1, 3.2 &amp; </w:t>
            </w:r>
            <w:r w:rsidR="00DC3F9C" w:rsidRPr="005F125D">
              <w:rPr>
                <w:sz w:val="22"/>
                <w:szCs w:val="22"/>
              </w:rPr>
              <w:t>3.3</w:t>
            </w:r>
            <w:r w:rsidR="005F125D" w:rsidRPr="005F125D">
              <w:rPr>
                <w:sz w:val="22"/>
                <w:szCs w:val="22"/>
              </w:rPr>
              <w:t xml:space="preserve"> </w:t>
            </w:r>
            <w:r w:rsidR="00DC3F9C" w:rsidRPr="005F125D">
              <w:rPr>
                <w:sz w:val="22"/>
                <w:szCs w:val="22"/>
              </w:rPr>
              <w:t xml:space="preserve"> Check the presentation and provide evidence of your final version.</w:t>
            </w:r>
          </w:p>
          <w:p w14:paraId="07126D84" w14:textId="77777777" w:rsidR="00DC3F9C" w:rsidRPr="00AF476A" w:rsidRDefault="00DC3F9C" w:rsidP="005F125D">
            <w:pPr>
              <w:pStyle w:val="Examples"/>
              <w:spacing w:after="80"/>
              <w:rPr>
                <w:lang w:val="en-GB"/>
              </w:rPr>
            </w:pPr>
            <w:r w:rsidRPr="005F125D">
              <w:rPr>
                <w:b/>
                <w:lang w:val="en-GB"/>
              </w:rPr>
              <w:t>Examples</w:t>
            </w:r>
            <w:r w:rsidR="005F125D">
              <w:rPr>
                <w:b/>
                <w:lang w:val="en-GB"/>
              </w:rPr>
              <w:t>:</w:t>
            </w:r>
            <w:r w:rsidRPr="00AF476A">
              <w:rPr>
                <w:lang w:val="en-GB"/>
              </w:rPr>
              <w:t xml:space="preserve"> Present slides: Timing, content, meaning; organisation o</w:t>
            </w:r>
            <w:r w:rsidR="005F125D">
              <w:rPr>
                <w:lang w:val="en-GB"/>
              </w:rPr>
              <w:t>f information; audience needs.</w:t>
            </w:r>
          </w:p>
          <w:p w14:paraId="6900237D" w14:textId="77777777" w:rsidR="00DC3F9C" w:rsidRPr="00AF476A" w:rsidRDefault="00DC3F9C" w:rsidP="005F125D">
            <w:pPr>
              <w:pStyle w:val="Examples"/>
              <w:spacing w:after="80"/>
              <w:rPr>
                <w:lang w:val="en-GB"/>
              </w:rPr>
            </w:pPr>
            <w:r w:rsidRPr="00AF476A">
              <w:rPr>
                <w:lang w:val="en-GB"/>
              </w:rPr>
              <w:t>Prepare slides: View, re-order, rehearse timing, add speaker notes, print slides, print handouts, prin</w:t>
            </w:r>
            <w:r w:rsidR="005F125D">
              <w:rPr>
                <w:lang w:val="en-GB"/>
              </w:rPr>
              <w:t>t outline, print speaker notes.</w:t>
            </w:r>
          </w:p>
          <w:p w14:paraId="455E57A3" w14:textId="77777777" w:rsidR="00DC3F9C" w:rsidRPr="00324885" w:rsidRDefault="00DC3F9C" w:rsidP="005F125D">
            <w:pPr>
              <w:pStyle w:val="Examples"/>
              <w:spacing w:after="80"/>
              <w:rPr>
                <w:lang w:val="en-GB"/>
              </w:rPr>
            </w:pPr>
            <w:r w:rsidRPr="00AF476A">
              <w:rPr>
                <w:lang w:val="en-GB"/>
              </w:rPr>
              <w:t>Check presentation: Spell check, grammar check, orientation, layout, slide order, text alignment and formatting, accuracy.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4F54F144" w14:textId="3F287A2E" w:rsidR="00DC3F9C" w:rsidRPr="005F125D" w:rsidRDefault="00220965" w:rsidP="005F125D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AA657AC" w14:textId="77777777" w:rsidR="00990A72" w:rsidRPr="005F125D" w:rsidRDefault="00990A72">
      <w:pPr>
        <w:rPr>
          <w:b/>
          <w:sz w:val="22"/>
          <w:szCs w:val="22"/>
        </w:rPr>
      </w:pPr>
    </w:p>
    <w:p w14:paraId="4A7E2F09" w14:textId="77777777" w:rsidR="00640664" w:rsidRPr="005F125D" w:rsidRDefault="00640664" w:rsidP="00640664">
      <w:pPr>
        <w:rPr>
          <w:b/>
          <w:bCs/>
          <w:sz w:val="22"/>
          <w:szCs w:val="22"/>
        </w:rPr>
      </w:pPr>
      <w:r w:rsidRPr="005F125D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65DF4608" w14:textId="77777777" w:rsidR="00640664" w:rsidRPr="005F125D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1F2E2A06" w14:textId="77777777" w:rsidTr="00AD476C">
        <w:trPr>
          <w:trHeight w:val="492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91F9" w14:textId="77777777" w:rsidR="00640664" w:rsidRPr="0032488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24885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582DAF8" w14:textId="0BD36D0A" w:rsidR="00640664" w:rsidRPr="00324885" w:rsidRDefault="0022096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729F1" w14:textId="77777777" w:rsidR="00640664" w:rsidRPr="0032488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24885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BB0F831" w14:textId="651C9A4F" w:rsidR="00640664" w:rsidRPr="00AD476C" w:rsidRDefault="0022096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612CB814" w14:textId="77777777" w:rsidTr="008F7EC6">
        <w:trPr>
          <w:trHeight w:val="340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EE0D3" w14:textId="77777777" w:rsidR="005F125D" w:rsidRDefault="005F125D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</w:p>
          <w:p w14:paraId="5AD3E4C7" w14:textId="77777777" w:rsidR="00640664" w:rsidRPr="0032488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24885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DFC963D" w14:textId="6A6540EE" w:rsidR="00640664" w:rsidRPr="00324885" w:rsidRDefault="0022096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63E0" w14:textId="77777777" w:rsidR="00640664" w:rsidRPr="00324885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324885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2304751" w14:textId="0A5D3336" w:rsidR="00640664" w:rsidRPr="00AD476C" w:rsidRDefault="00220965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B9EC650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56F56" w14:textId="77777777" w:rsidR="00BA1ADA" w:rsidRDefault="00BA1ADA">
      <w:r>
        <w:separator/>
      </w:r>
    </w:p>
  </w:endnote>
  <w:endnote w:type="continuationSeparator" w:id="0">
    <w:p w14:paraId="7269EFC3" w14:textId="77777777" w:rsidR="00BA1ADA" w:rsidRDefault="00BA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EF8FE" w14:textId="12C8ECF9" w:rsidR="005F125D" w:rsidRPr="005F125D" w:rsidRDefault="008B0A6F" w:rsidP="008B0A6F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sz w:val="16"/>
        <w:szCs w:val="16"/>
      </w:rPr>
      <w:t xml:space="preserve">© </w:t>
    </w:r>
    <w:r w:rsidRPr="008B0A6F">
      <w:rPr>
        <w:b w:val="0"/>
        <w:bCs w:val="0"/>
        <w:sz w:val="16"/>
        <w:szCs w:val="16"/>
      </w:rPr>
      <w:t>OCR June 2021 OCR Level 1 in IT User Skills ITQ</w:t>
    </w:r>
    <w:bookmarkEnd w:id="1"/>
    <w:r>
      <w:rPr>
        <w:sz w:val="16"/>
        <w:szCs w:val="16"/>
      </w:rPr>
      <w:tab/>
    </w:r>
    <w:r w:rsidR="005F125D">
      <w:rPr>
        <w:b w:val="0"/>
        <w:sz w:val="16"/>
        <w:szCs w:val="16"/>
      </w:rPr>
      <w:t xml:space="preserve">Evidence Checklist and Evidence Guide for: Unit 58: Presentation </w:t>
    </w:r>
    <w:r w:rsidR="00AD476C">
      <w:rPr>
        <w:b w:val="0"/>
        <w:sz w:val="16"/>
        <w:szCs w:val="16"/>
      </w:rPr>
      <w:t>s</w:t>
    </w:r>
    <w:r w:rsidR="005F125D">
      <w:rPr>
        <w:b w:val="0"/>
        <w:sz w:val="16"/>
        <w:szCs w:val="16"/>
      </w:rPr>
      <w:t>oftware Level 1 (Credit Value 3)</w:t>
    </w:r>
    <w:r w:rsidR="005F125D">
      <w:rPr>
        <w:b w:val="0"/>
        <w:sz w:val="16"/>
        <w:szCs w:val="16"/>
      </w:rPr>
      <w:tab/>
    </w:r>
    <w:r w:rsidR="005F125D">
      <w:rPr>
        <w:rStyle w:val="PageNumber"/>
        <w:b w:val="0"/>
        <w:bCs w:val="0"/>
        <w:sz w:val="24"/>
        <w:szCs w:val="20"/>
      </w:rPr>
      <w:fldChar w:fldCharType="begin"/>
    </w:r>
    <w:r w:rsidR="005F125D">
      <w:rPr>
        <w:rStyle w:val="PageNumber"/>
        <w:b w:val="0"/>
        <w:bCs w:val="0"/>
        <w:sz w:val="24"/>
        <w:szCs w:val="20"/>
      </w:rPr>
      <w:instrText xml:space="preserve"> PAGE </w:instrText>
    </w:r>
    <w:r w:rsidR="005F125D">
      <w:rPr>
        <w:rStyle w:val="PageNumber"/>
        <w:b w:val="0"/>
        <w:bCs w:val="0"/>
        <w:sz w:val="24"/>
        <w:szCs w:val="20"/>
      </w:rPr>
      <w:fldChar w:fldCharType="separate"/>
    </w:r>
    <w:r w:rsidR="00AD476C">
      <w:rPr>
        <w:rStyle w:val="PageNumber"/>
        <w:b w:val="0"/>
        <w:bCs w:val="0"/>
        <w:noProof/>
        <w:sz w:val="24"/>
        <w:szCs w:val="20"/>
      </w:rPr>
      <w:t>1</w:t>
    </w:r>
    <w:r w:rsidR="005F125D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A9922" w14:textId="77777777" w:rsidR="00BA1ADA" w:rsidRDefault="00BA1ADA">
      <w:r>
        <w:separator/>
      </w:r>
    </w:p>
  </w:footnote>
  <w:footnote w:type="continuationSeparator" w:id="0">
    <w:p w14:paraId="02D2D82C" w14:textId="77777777" w:rsidR="00BA1ADA" w:rsidRDefault="00BA1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806F9F"/>
    <w:multiLevelType w:val="hybridMultilevel"/>
    <w:tmpl w:val="D0200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6D38"/>
    <w:rsid w:val="00051146"/>
    <w:rsid w:val="0008605C"/>
    <w:rsid w:val="00096494"/>
    <w:rsid w:val="000A4DF9"/>
    <w:rsid w:val="000C7CDD"/>
    <w:rsid w:val="000D74B0"/>
    <w:rsid w:val="000E6251"/>
    <w:rsid w:val="00105500"/>
    <w:rsid w:val="001175DC"/>
    <w:rsid w:val="00133FDC"/>
    <w:rsid w:val="0013462D"/>
    <w:rsid w:val="00145A91"/>
    <w:rsid w:val="00157885"/>
    <w:rsid w:val="0016340E"/>
    <w:rsid w:val="001712CE"/>
    <w:rsid w:val="0019158E"/>
    <w:rsid w:val="001A67DA"/>
    <w:rsid w:val="001A6AAE"/>
    <w:rsid w:val="001C4E7B"/>
    <w:rsid w:val="001D0960"/>
    <w:rsid w:val="001E40EF"/>
    <w:rsid w:val="001F481E"/>
    <w:rsid w:val="00213BC1"/>
    <w:rsid w:val="00220965"/>
    <w:rsid w:val="00223ACC"/>
    <w:rsid w:val="0022466D"/>
    <w:rsid w:val="00233B12"/>
    <w:rsid w:val="002350FB"/>
    <w:rsid w:val="00245BA1"/>
    <w:rsid w:val="00251FF3"/>
    <w:rsid w:val="0026600C"/>
    <w:rsid w:val="00283DAA"/>
    <w:rsid w:val="00285585"/>
    <w:rsid w:val="002C3526"/>
    <w:rsid w:val="00301675"/>
    <w:rsid w:val="0031393A"/>
    <w:rsid w:val="00314F3D"/>
    <w:rsid w:val="00324885"/>
    <w:rsid w:val="003474A3"/>
    <w:rsid w:val="00357358"/>
    <w:rsid w:val="00363BE9"/>
    <w:rsid w:val="00373247"/>
    <w:rsid w:val="00393F37"/>
    <w:rsid w:val="003A2511"/>
    <w:rsid w:val="003B68A2"/>
    <w:rsid w:val="003C64F0"/>
    <w:rsid w:val="003F7B3E"/>
    <w:rsid w:val="004035F9"/>
    <w:rsid w:val="00461787"/>
    <w:rsid w:val="0046542A"/>
    <w:rsid w:val="00476EBD"/>
    <w:rsid w:val="00483A47"/>
    <w:rsid w:val="004A30B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E5C27"/>
    <w:rsid w:val="005F125D"/>
    <w:rsid w:val="00631522"/>
    <w:rsid w:val="00640664"/>
    <w:rsid w:val="00643A03"/>
    <w:rsid w:val="006776DC"/>
    <w:rsid w:val="00681AD7"/>
    <w:rsid w:val="00695A01"/>
    <w:rsid w:val="006B253D"/>
    <w:rsid w:val="006D1364"/>
    <w:rsid w:val="006F0306"/>
    <w:rsid w:val="00704141"/>
    <w:rsid w:val="00722992"/>
    <w:rsid w:val="007272D3"/>
    <w:rsid w:val="007360DE"/>
    <w:rsid w:val="00740FE3"/>
    <w:rsid w:val="0076353E"/>
    <w:rsid w:val="00773F4F"/>
    <w:rsid w:val="00785B1A"/>
    <w:rsid w:val="00793346"/>
    <w:rsid w:val="007C3645"/>
    <w:rsid w:val="007D4E46"/>
    <w:rsid w:val="007D5D7B"/>
    <w:rsid w:val="007E13F3"/>
    <w:rsid w:val="007E2D5E"/>
    <w:rsid w:val="007F3FA7"/>
    <w:rsid w:val="00802ADD"/>
    <w:rsid w:val="00832EED"/>
    <w:rsid w:val="00856DEC"/>
    <w:rsid w:val="008624DD"/>
    <w:rsid w:val="0086284A"/>
    <w:rsid w:val="008878D3"/>
    <w:rsid w:val="008908FF"/>
    <w:rsid w:val="0089110F"/>
    <w:rsid w:val="008A4947"/>
    <w:rsid w:val="008B0A6F"/>
    <w:rsid w:val="008E31ED"/>
    <w:rsid w:val="008E4A7F"/>
    <w:rsid w:val="008F7EC6"/>
    <w:rsid w:val="0090659A"/>
    <w:rsid w:val="00917151"/>
    <w:rsid w:val="00931F9B"/>
    <w:rsid w:val="009620A8"/>
    <w:rsid w:val="00962BC6"/>
    <w:rsid w:val="00973FDC"/>
    <w:rsid w:val="00974C2A"/>
    <w:rsid w:val="00990A6D"/>
    <w:rsid w:val="00990A72"/>
    <w:rsid w:val="009E3F77"/>
    <w:rsid w:val="00A059C3"/>
    <w:rsid w:val="00A10480"/>
    <w:rsid w:val="00A31C61"/>
    <w:rsid w:val="00A3241A"/>
    <w:rsid w:val="00A4370C"/>
    <w:rsid w:val="00A44F24"/>
    <w:rsid w:val="00A46EAA"/>
    <w:rsid w:val="00A62C51"/>
    <w:rsid w:val="00A642F5"/>
    <w:rsid w:val="00A671DF"/>
    <w:rsid w:val="00A73594"/>
    <w:rsid w:val="00A77F61"/>
    <w:rsid w:val="00A80A10"/>
    <w:rsid w:val="00A82E39"/>
    <w:rsid w:val="00A91782"/>
    <w:rsid w:val="00AB1255"/>
    <w:rsid w:val="00AC0764"/>
    <w:rsid w:val="00AC54A7"/>
    <w:rsid w:val="00AD476C"/>
    <w:rsid w:val="00AD72CD"/>
    <w:rsid w:val="00AF476A"/>
    <w:rsid w:val="00B03E81"/>
    <w:rsid w:val="00B21117"/>
    <w:rsid w:val="00B257EA"/>
    <w:rsid w:val="00B54F0B"/>
    <w:rsid w:val="00BA1ADA"/>
    <w:rsid w:val="00BA357B"/>
    <w:rsid w:val="00BB1A08"/>
    <w:rsid w:val="00BC48E9"/>
    <w:rsid w:val="00BC6744"/>
    <w:rsid w:val="00BE0879"/>
    <w:rsid w:val="00BE2E62"/>
    <w:rsid w:val="00C050BE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3201"/>
    <w:rsid w:val="00CA5334"/>
    <w:rsid w:val="00CA69D5"/>
    <w:rsid w:val="00CC1290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8427E"/>
    <w:rsid w:val="00DA78B6"/>
    <w:rsid w:val="00DC3F9C"/>
    <w:rsid w:val="00DD15CB"/>
    <w:rsid w:val="00DD4398"/>
    <w:rsid w:val="00DD4B83"/>
    <w:rsid w:val="00DE08FE"/>
    <w:rsid w:val="00DF477E"/>
    <w:rsid w:val="00DF6D38"/>
    <w:rsid w:val="00DF720A"/>
    <w:rsid w:val="00E21495"/>
    <w:rsid w:val="00E75E52"/>
    <w:rsid w:val="00E764B7"/>
    <w:rsid w:val="00E85712"/>
    <w:rsid w:val="00E95412"/>
    <w:rsid w:val="00EA5EAC"/>
    <w:rsid w:val="00EC0206"/>
    <w:rsid w:val="00ED02F4"/>
    <w:rsid w:val="00ED4EAF"/>
    <w:rsid w:val="00ED54C0"/>
    <w:rsid w:val="00EE3880"/>
    <w:rsid w:val="00EE5C3A"/>
    <w:rsid w:val="00EF4ABA"/>
    <w:rsid w:val="00F00677"/>
    <w:rsid w:val="00F012A7"/>
    <w:rsid w:val="00F043C2"/>
    <w:rsid w:val="00F117F0"/>
    <w:rsid w:val="00F118DC"/>
    <w:rsid w:val="00F15611"/>
    <w:rsid w:val="00F36846"/>
    <w:rsid w:val="00F41394"/>
    <w:rsid w:val="00F520C2"/>
    <w:rsid w:val="00FB4D1C"/>
    <w:rsid w:val="00FC18B1"/>
    <w:rsid w:val="00FC2DEF"/>
    <w:rsid w:val="00FE5943"/>
    <w:rsid w:val="00FF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2EEC182"/>
  <w15:chartTrackingRefBased/>
  <w15:docId w15:val="{828C7786-2424-4985-9871-5CA27FE8B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A01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FE5943"/>
    <w:pPr>
      <w:framePr w:hSpace="180" w:wrap="around" w:vAnchor="text" w:hAnchor="margin" w:x="-176" w:y="-47"/>
      <w:spacing w:after="4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8878D3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FE5943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8878D3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character" w:customStyle="1" w:styleId="Criteria1Char0">
    <w:name w:val="Criteria1 Char"/>
    <w:link w:val="Criteria10"/>
    <w:locked/>
    <w:rsid w:val="00DF6D38"/>
    <w:rPr>
      <w:rFonts w:cs="Arial"/>
      <w:b/>
      <w:sz w:val="22"/>
      <w:szCs w:val="22"/>
      <w:lang w:eastAsia="en-US"/>
    </w:rPr>
  </w:style>
  <w:style w:type="paragraph" w:customStyle="1" w:styleId="Criteria10">
    <w:name w:val="Criteria1"/>
    <w:basedOn w:val="Normal"/>
    <w:link w:val="Criteria1Char0"/>
    <w:qFormat/>
    <w:rsid w:val="00DF6D38"/>
    <w:pPr>
      <w:framePr w:hSpace="180" w:wrap="around" w:vAnchor="text" w:hAnchor="margin" w:x="-176" w:y="-47"/>
    </w:pPr>
    <w:rPr>
      <w:b/>
      <w:sz w:val="22"/>
      <w:szCs w:val="22"/>
      <w:lang w:val="x-none"/>
    </w:rPr>
  </w:style>
  <w:style w:type="paragraph" w:customStyle="1" w:styleId="Criteria20">
    <w:name w:val="Criteria2"/>
    <w:basedOn w:val="Normal"/>
    <w:link w:val="Criteria2Char0"/>
    <w:qFormat/>
    <w:rsid w:val="00DF6D38"/>
    <w:pPr>
      <w:framePr w:hSpace="180" w:wrap="around" w:vAnchor="text" w:hAnchor="margin" w:x="-176" w:y="-47"/>
      <w:spacing w:before="60"/>
      <w:ind w:left="595" w:hanging="567"/>
    </w:pPr>
    <w:rPr>
      <w:sz w:val="22"/>
      <w:szCs w:val="22"/>
      <w:lang w:val="x-none"/>
    </w:rPr>
  </w:style>
  <w:style w:type="character" w:customStyle="1" w:styleId="Criteria2Char0">
    <w:name w:val="Criteria2 Char"/>
    <w:link w:val="Criteria20"/>
    <w:rsid w:val="00DF6D38"/>
    <w:rPr>
      <w:rFonts w:cs="Arial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5F12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125D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2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25D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5F1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0</TotalTime>
  <Pages>4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1 ITQ 2009</vt:lpstr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58 - Presentation software - Evidence checklist</dc:title>
  <dc:subject/>
  <dc:creator>OCR</dc:creator>
  <cp:keywords>Evidence checklist</cp:keywords>
  <cp:lastModifiedBy>Mary Bree</cp:lastModifiedBy>
  <cp:revision>2</cp:revision>
  <cp:lastPrinted>2011-08-24T09:12:00Z</cp:lastPrinted>
  <dcterms:created xsi:type="dcterms:W3CDTF">2021-06-17T13:55:00Z</dcterms:created>
  <dcterms:modified xsi:type="dcterms:W3CDTF">2021-06-17T13:55:00Z</dcterms:modified>
</cp:coreProperties>
</file>